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E94DB" w14:textId="77777777" w:rsidR="00150BD1" w:rsidRPr="00520537" w:rsidRDefault="003C2698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様式第６</w:t>
      </w:r>
      <w:r w:rsidR="009B6D4C" w:rsidRPr="00520537">
        <w:rPr>
          <w:rFonts w:hAnsi="ＭＳ 明朝" w:hint="eastAsia"/>
          <w:spacing w:val="16"/>
          <w:sz w:val="24"/>
        </w:rPr>
        <w:t>号</w:t>
      </w:r>
    </w:p>
    <w:p w14:paraId="6451625C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137443B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604158FC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45FF9550" w14:textId="77777777" w:rsidR="003B6F0B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790FE8C3" w14:textId="6FE687A5" w:rsidR="00150BD1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150BD1" w:rsidRPr="00520537">
        <w:rPr>
          <w:rFonts w:hAnsi="ＭＳ 明朝" w:hint="eastAsia"/>
          <w:spacing w:val="16"/>
          <w:sz w:val="21"/>
          <w:szCs w:val="21"/>
        </w:rPr>
        <w:t>埼玉県立</w:t>
      </w:r>
      <w:r w:rsidR="00BA64B6">
        <w:rPr>
          <w:rFonts w:hAnsi="ＭＳ 明朝" w:hint="eastAsia"/>
          <w:spacing w:val="16"/>
          <w:sz w:val="21"/>
          <w:szCs w:val="21"/>
        </w:rPr>
        <w:t>がん</w:t>
      </w:r>
      <w:r w:rsidR="00150BD1" w:rsidRPr="00520537">
        <w:rPr>
          <w:rFonts w:hAnsi="ＭＳ 明朝" w:hint="eastAsia"/>
          <w:spacing w:val="16"/>
          <w:sz w:val="21"/>
          <w:szCs w:val="21"/>
        </w:rPr>
        <w:t>センター病院長</w:t>
      </w:r>
    </w:p>
    <w:p w14:paraId="726184B6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22D2E55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3A57423B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520537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4094929F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520537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1EC9B8A7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㊞</w:t>
      </w:r>
    </w:p>
    <w:p w14:paraId="3BBD9ECF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4823141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41A88472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78EDF0B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5B396F01" w14:textId="77777777" w:rsidR="00150BD1" w:rsidRPr="00520537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45646C61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389E981C" w14:textId="12B9F9F8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50012D" w:rsidRPr="0050012D">
        <w:rPr>
          <w:rFonts w:hAnsi="ＭＳ 明朝" w:hint="eastAsia"/>
          <w:spacing w:val="16"/>
          <w:sz w:val="21"/>
          <w:szCs w:val="21"/>
        </w:rPr>
        <w:t>埼玉県立がんセンター医師事務作業補助業務に係る労働者派遣</w:t>
      </w:r>
      <w:r w:rsidR="00D44EA3">
        <w:rPr>
          <w:rFonts w:hAnsi="ＭＳ 明朝" w:hint="eastAsia"/>
          <w:spacing w:val="16"/>
          <w:sz w:val="21"/>
          <w:szCs w:val="21"/>
        </w:rPr>
        <w:t xml:space="preserve">　一式</w:t>
      </w:r>
    </w:p>
    <w:p w14:paraId="373E3FF7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A28BFBE" w14:textId="77777777" w:rsidR="00397D28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3850D422" w14:textId="7D38A89D" w:rsidR="00150BD1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514D6" w:rsidRPr="007A2548">
        <w:rPr>
          <w:rFonts w:hAnsi="ＭＳ 明朝" w:hint="eastAsia"/>
          <w:spacing w:val="16"/>
          <w:szCs w:val="22"/>
        </w:rPr>
        <w:t>令和</w:t>
      </w:r>
      <w:r w:rsidR="005A037F">
        <w:rPr>
          <w:rFonts w:hAnsi="ＭＳ 明朝" w:hint="eastAsia"/>
          <w:spacing w:val="16"/>
          <w:szCs w:val="22"/>
        </w:rPr>
        <w:t>８</w:t>
      </w:r>
      <w:r w:rsidR="003514D6" w:rsidRPr="007A2548">
        <w:rPr>
          <w:rFonts w:hAnsi="ＭＳ 明朝" w:hint="eastAsia"/>
          <w:spacing w:val="16"/>
          <w:szCs w:val="22"/>
        </w:rPr>
        <w:t>年</w:t>
      </w:r>
      <w:r w:rsidR="00BF457C" w:rsidRPr="007A2548">
        <w:rPr>
          <w:rFonts w:hAnsi="ＭＳ 明朝" w:hint="eastAsia"/>
          <w:spacing w:val="16"/>
          <w:szCs w:val="22"/>
        </w:rPr>
        <w:t>６</w:t>
      </w:r>
      <w:r w:rsidR="003514D6" w:rsidRPr="007A2548">
        <w:rPr>
          <w:rFonts w:hAnsi="ＭＳ 明朝" w:hint="eastAsia"/>
          <w:spacing w:val="16"/>
          <w:szCs w:val="22"/>
        </w:rPr>
        <w:t>月</w:t>
      </w:r>
      <w:r w:rsidR="00624D4C">
        <w:rPr>
          <w:rFonts w:hAnsi="ＭＳ 明朝" w:hint="eastAsia"/>
          <w:spacing w:val="16"/>
          <w:szCs w:val="22"/>
        </w:rPr>
        <w:t>５</w:t>
      </w:r>
      <w:r w:rsidR="0050012D" w:rsidRPr="007A2548">
        <w:rPr>
          <w:rFonts w:hAnsi="ＭＳ 明朝" w:hint="eastAsia"/>
          <w:spacing w:val="16"/>
          <w:szCs w:val="22"/>
        </w:rPr>
        <w:t>日</w:t>
      </w:r>
    </w:p>
    <w:p w14:paraId="0FE6FCB6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B799C39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736B02D5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B589432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403A34E1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="006C31DB">
        <w:rPr>
          <w:rFonts w:hAnsi="ＭＳ 明朝" w:hint="eastAsia"/>
          <w:spacing w:val="16"/>
          <w:sz w:val="21"/>
          <w:szCs w:val="21"/>
        </w:rPr>
        <w:t>払込</w:t>
      </w:r>
      <w:r w:rsidRPr="001C0B9A">
        <w:rPr>
          <w:rFonts w:hAnsi="ＭＳ 明朝" w:cs="ＭＳ ゴシック" w:hint="eastAsia"/>
          <w:color w:val="000000" w:themeColor="text1"/>
          <w:szCs w:val="22"/>
        </w:rPr>
        <w:t>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140B792D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17347A3C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34A63A3D" w14:textId="77777777" w:rsidTr="00520537">
        <w:tc>
          <w:tcPr>
            <w:tcW w:w="2456" w:type="dxa"/>
            <w:vAlign w:val="center"/>
          </w:tcPr>
          <w:p w14:paraId="5341FCD4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258D313A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1919EADC" w14:textId="77777777" w:rsidTr="00520537">
        <w:tc>
          <w:tcPr>
            <w:tcW w:w="2456" w:type="dxa"/>
            <w:vAlign w:val="center"/>
          </w:tcPr>
          <w:p w14:paraId="68150A87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0A41CB1E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7839D61E" w14:textId="77777777" w:rsidTr="00D20A7B">
        <w:tc>
          <w:tcPr>
            <w:tcW w:w="2456" w:type="dxa"/>
            <w:vAlign w:val="center"/>
          </w:tcPr>
          <w:p w14:paraId="1253ACCD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2F18F4C3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6B72B0D5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29F6CCF9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7C222E04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464C4D2F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6D908BD2" w14:textId="77777777" w:rsidTr="00520537">
        <w:tc>
          <w:tcPr>
            <w:tcW w:w="2456" w:type="dxa"/>
            <w:vAlign w:val="center"/>
          </w:tcPr>
          <w:p w14:paraId="5DD83921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4B14871F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D50F624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05FFB0DA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3D3052A5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01DF474E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6DBF3A20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A4512D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6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18817" w14:textId="77777777" w:rsidR="00F543F8" w:rsidRDefault="00F543F8">
      <w:r>
        <w:separator/>
      </w:r>
    </w:p>
  </w:endnote>
  <w:endnote w:type="continuationSeparator" w:id="0">
    <w:p w14:paraId="1491BE12" w14:textId="77777777" w:rsidR="00F543F8" w:rsidRDefault="00F54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ＭＳ 明朝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5AB6B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2BAE0203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AEA56" w14:textId="77777777" w:rsidR="00CC0444" w:rsidRPr="00C659F4" w:rsidRDefault="00232C28">
    <w:pPr>
      <w:pStyle w:val="a4"/>
      <w:jc w:val="center"/>
      <w:rPr>
        <w:sz w:val="21"/>
        <w:szCs w:val="21"/>
      </w:rPr>
    </w:pPr>
    <w:r w:rsidRPr="00C659F4">
      <w:rPr>
        <w:rFonts w:hint="eastAsia"/>
        <w:sz w:val="21"/>
        <w:szCs w:val="21"/>
      </w:rPr>
      <w:t>様式-</w:t>
    </w:r>
    <w:r w:rsidR="00A4512D">
      <w:rPr>
        <w:rFonts w:hint="eastAsia"/>
        <w:sz w:val="21"/>
        <w:szCs w:val="21"/>
      </w:rPr>
      <w:t>6</w:t>
    </w:r>
    <w:sdt>
      <w:sdtPr>
        <w:rPr>
          <w:sz w:val="21"/>
          <w:szCs w:val="21"/>
        </w:rPr>
        <w:id w:val="307520400"/>
        <w:docPartObj>
          <w:docPartGallery w:val="Page Numbers (Bottom of Page)"/>
          <w:docPartUnique/>
        </w:docPartObj>
      </w:sdtPr>
      <w:sdtEndPr/>
      <w:sdtContent/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7194B" w14:textId="77777777" w:rsidR="00F543F8" w:rsidRDefault="00F543F8">
      <w:r>
        <w:separator/>
      </w:r>
    </w:p>
  </w:footnote>
  <w:footnote w:type="continuationSeparator" w:id="0">
    <w:p w14:paraId="633B5B03" w14:textId="77777777" w:rsidR="00F543F8" w:rsidRDefault="00F54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74BC3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678995035">
    <w:abstractNumId w:val="4"/>
  </w:num>
  <w:num w:numId="2" w16cid:durableId="913902806">
    <w:abstractNumId w:val="0"/>
  </w:num>
  <w:num w:numId="3" w16cid:durableId="597951445">
    <w:abstractNumId w:val="3"/>
  </w:num>
  <w:num w:numId="4" w16cid:durableId="1001547165">
    <w:abstractNumId w:val="1"/>
  </w:num>
  <w:num w:numId="5" w16cid:durableId="10321476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4A97"/>
    <w:rsid w:val="00026349"/>
    <w:rsid w:val="0003000B"/>
    <w:rsid w:val="000359E6"/>
    <w:rsid w:val="00042E1C"/>
    <w:rsid w:val="00046191"/>
    <w:rsid w:val="000469AF"/>
    <w:rsid w:val="00046E33"/>
    <w:rsid w:val="000617A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099C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B44"/>
    <w:rsid w:val="00175FB0"/>
    <w:rsid w:val="00177E4F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D6282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1737"/>
    <w:rsid w:val="00263BD1"/>
    <w:rsid w:val="00263C00"/>
    <w:rsid w:val="00266179"/>
    <w:rsid w:val="00272F32"/>
    <w:rsid w:val="002767B9"/>
    <w:rsid w:val="0027693C"/>
    <w:rsid w:val="002771F2"/>
    <w:rsid w:val="002843B8"/>
    <w:rsid w:val="0029063E"/>
    <w:rsid w:val="00294FE3"/>
    <w:rsid w:val="00297577"/>
    <w:rsid w:val="002A205B"/>
    <w:rsid w:val="002A2757"/>
    <w:rsid w:val="002A288A"/>
    <w:rsid w:val="002A333E"/>
    <w:rsid w:val="002A50A9"/>
    <w:rsid w:val="002A5B5C"/>
    <w:rsid w:val="002A7BC4"/>
    <w:rsid w:val="002B0302"/>
    <w:rsid w:val="002B08C5"/>
    <w:rsid w:val="002B0F40"/>
    <w:rsid w:val="002B3805"/>
    <w:rsid w:val="002C0C15"/>
    <w:rsid w:val="002C1BE2"/>
    <w:rsid w:val="002C7FB5"/>
    <w:rsid w:val="002D2614"/>
    <w:rsid w:val="002D3B20"/>
    <w:rsid w:val="002D5B23"/>
    <w:rsid w:val="002E0C46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14D6"/>
    <w:rsid w:val="00355DC0"/>
    <w:rsid w:val="00363985"/>
    <w:rsid w:val="00367C94"/>
    <w:rsid w:val="003710C5"/>
    <w:rsid w:val="00372053"/>
    <w:rsid w:val="00380A62"/>
    <w:rsid w:val="00386303"/>
    <w:rsid w:val="00387F76"/>
    <w:rsid w:val="00391DBB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A52C2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7276"/>
    <w:rsid w:val="003D7EE2"/>
    <w:rsid w:val="003E6A3F"/>
    <w:rsid w:val="003F0A5F"/>
    <w:rsid w:val="003F0CD2"/>
    <w:rsid w:val="003F0F50"/>
    <w:rsid w:val="003F13D3"/>
    <w:rsid w:val="003F3DA5"/>
    <w:rsid w:val="003F4FCE"/>
    <w:rsid w:val="003F513F"/>
    <w:rsid w:val="003F6FA0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619D"/>
    <w:rsid w:val="00486520"/>
    <w:rsid w:val="00487AFC"/>
    <w:rsid w:val="00493354"/>
    <w:rsid w:val="004A092B"/>
    <w:rsid w:val="004A475D"/>
    <w:rsid w:val="004A60CD"/>
    <w:rsid w:val="004B26AC"/>
    <w:rsid w:val="004B2BBF"/>
    <w:rsid w:val="004B3154"/>
    <w:rsid w:val="004B340B"/>
    <w:rsid w:val="004B4E8C"/>
    <w:rsid w:val="004B66EB"/>
    <w:rsid w:val="004B6925"/>
    <w:rsid w:val="004C13A4"/>
    <w:rsid w:val="004C5A6A"/>
    <w:rsid w:val="004C72AA"/>
    <w:rsid w:val="004E1022"/>
    <w:rsid w:val="004E7046"/>
    <w:rsid w:val="004F030E"/>
    <w:rsid w:val="004F3780"/>
    <w:rsid w:val="004F6543"/>
    <w:rsid w:val="0050012D"/>
    <w:rsid w:val="0050081D"/>
    <w:rsid w:val="00503D96"/>
    <w:rsid w:val="0050451C"/>
    <w:rsid w:val="0050524B"/>
    <w:rsid w:val="005108E2"/>
    <w:rsid w:val="00511519"/>
    <w:rsid w:val="00517C93"/>
    <w:rsid w:val="00520332"/>
    <w:rsid w:val="00520537"/>
    <w:rsid w:val="00521A39"/>
    <w:rsid w:val="00521F33"/>
    <w:rsid w:val="00524593"/>
    <w:rsid w:val="00530E2B"/>
    <w:rsid w:val="005312EC"/>
    <w:rsid w:val="0053373B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84104"/>
    <w:rsid w:val="00584D59"/>
    <w:rsid w:val="00592994"/>
    <w:rsid w:val="005966E4"/>
    <w:rsid w:val="00596CC5"/>
    <w:rsid w:val="00597C8D"/>
    <w:rsid w:val="00597DD6"/>
    <w:rsid w:val="005A037F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4D4C"/>
    <w:rsid w:val="006277AC"/>
    <w:rsid w:val="00632532"/>
    <w:rsid w:val="00636E97"/>
    <w:rsid w:val="00636EFA"/>
    <w:rsid w:val="0063765C"/>
    <w:rsid w:val="0064655D"/>
    <w:rsid w:val="00652927"/>
    <w:rsid w:val="006529BE"/>
    <w:rsid w:val="00655BBE"/>
    <w:rsid w:val="00656E11"/>
    <w:rsid w:val="00663008"/>
    <w:rsid w:val="00667CA6"/>
    <w:rsid w:val="00671984"/>
    <w:rsid w:val="0067496C"/>
    <w:rsid w:val="00674D63"/>
    <w:rsid w:val="00683B2B"/>
    <w:rsid w:val="006844D3"/>
    <w:rsid w:val="006853E9"/>
    <w:rsid w:val="00685EA6"/>
    <w:rsid w:val="00686AB6"/>
    <w:rsid w:val="00686DAF"/>
    <w:rsid w:val="00691605"/>
    <w:rsid w:val="00692510"/>
    <w:rsid w:val="006A001E"/>
    <w:rsid w:val="006A0B43"/>
    <w:rsid w:val="006A11B8"/>
    <w:rsid w:val="006A2BD3"/>
    <w:rsid w:val="006A53F7"/>
    <w:rsid w:val="006B2D40"/>
    <w:rsid w:val="006B743A"/>
    <w:rsid w:val="006B781B"/>
    <w:rsid w:val="006C01AD"/>
    <w:rsid w:val="006C1815"/>
    <w:rsid w:val="006C31DB"/>
    <w:rsid w:val="006C365A"/>
    <w:rsid w:val="006C54FB"/>
    <w:rsid w:val="006C5D59"/>
    <w:rsid w:val="006C7E20"/>
    <w:rsid w:val="006D0531"/>
    <w:rsid w:val="006D4309"/>
    <w:rsid w:val="006D5C35"/>
    <w:rsid w:val="006D78F2"/>
    <w:rsid w:val="006F008C"/>
    <w:rsid w:val="006F201B"/>
    <w:rsid w:val="006F43F5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6E0C"/>
    <w:rsid w:val="007371FE"/>
    <w:rsid w:val="007418EB"/>
    <w:rsid w:val="00742FCB"/>
    <w:rsid w:val="00745D8E"/>
    <w:rsid w:val="00746008"/>
    <w:rsid w:val="00752497"/>
    <w:rsid w:val="00753938"/>
    <w:rsid w:val="00762E8D"/>
    <w:rsid w:val="00767FC7"/>
    <w:rsid w:val="0077180F"/>
    <w:rsid w:val="00771A9B"/>
    <w:rsid w:val="0077637C"/>
    <w:rsid w:val="00781F32"/>
    <w:rsid w:val="00783CAA"/>
    <w:rsid w:val="007851C6"/>
    <w:rsid w:val="00795DE9"/>
    <w:rsid w:val="00795FA7"/>
    <w:rsid w:val="007A2548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33C5"/>
    <w:rsid w:val="007F4087"/>
    <w:rsid w:val="00803965"/>
    <w:rsid w:val="00807D6F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368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4E74"/>
    <w:rsid w:val="008A4475"/>
    <w:rsid w:val="008A51C2"/>
    <w:rsid w:val="008A52AA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D75FC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71003"/>
    <w:rsid w:val="009731AE"/>
    <w:rsid w:val="00974E63"/>
    <w:rsid w:val="00984770"/>
    <w:rsid w:val="00986359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3842"/>
    <w:rsid w:val="009E08C5"/>
    <w:rsid w:val="009E0C6F"/>
    <w:rsid w:val="009F048C"/>
    <w:rsid w:val="00A012E7"/>
    <w:rsid w:val="00A025BC"/>
    <w:rsid w:val="00A026E3"/>
    <w:rsid w:val="00A02E6C"/>
    <w:rsid w:val="00A14E0C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512D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C3B15"/>
    <w:rsid w:val="00AC569C"/>
    <w:rsid w:val="00AC70DC"/>
    <w:rsid w:val="00AD0D4C"/>
    <w:rsid w:val="00AD711C"/>
    <w:rsid w:val="00AF0319"/>
    <w:rsid w:val="00AF0CC0"/>
    <w:rsid w:val="00AF6459"/>
    <w:rsid w:val="00B06C62"/>
    <w:rsid w:val="00B10BFE"/>
    <w:rsid w:val="00B117F5"/>
    <w:rsid w:val="00B11C73"/>
    <w:rsid w:val="00B15AF8"/>
    <w:rsid w:val="00B2023C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035E"/>
    <w:rsid w:val="00B8741E"/>
    <w:rsid w:val="00B9214B"/>
    <w:rsid w:val="00B92FEF"/>
    <w:rsid w:val="00B931C9"/>
    <w:rsid w:val="00BA0350"/>
    <w:rsid w:val="00BA2D6B"/>
    <w:rsid w:val="00BA34BF"/>
    <w:rsid w:val="00BA4A9F"/>
    <w:rsid w:val="00BA6479"/>
    <w:rsid w:val="00BA64B6"/>
    <w:rsid w:val="00BB7516"/>
    <w:rsid w:val="00BC30B9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1BAB"/>
    <w:rsid w:val="00BF457C"/>
    <w:rsid w:val="00BF6459"/>
    <w:rsid w:val="00BF64AA"/>
    <w:rsid w:val="00C01A8A"/>
    <w:rsid w:val="00C028DF"/>
    <w:rsid w:val="00C02A34"/>
    <w:rsid w:val="00C03E19"/>
    <w:rsid w:val="00C04EBC"/>
    <w:rsid w:val="00C05AC8"/>
    <w:rsid w:val="00C06943"/>
    <w:rsid w:val="00C1468F"/>
    <w:rsid w:val="00C17201"/>
    <w:rsid w:val="00C17F68"/>
    <w:rsid w:val="00C20790"/>
    <w:rsid w:val="00C2123A"/>
    <w:rsid w:val="00C2677B"/>
    <w:rsid w:val="00C50495"/>
    <w:rsid w:val="00C52629"/>
    <w:rsid w:val="00C5318A"/>
    <w:rsid w:val="00C53915"/>
    <w:rsid w:val="00C5477E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C73"/>
    <w:rsid w:val="00CF47DA"/>
    <w:rsid w:val="00D00631"/>
    <w:rsid w:val="00D024B6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51CF"/>
    <w:rsid w:val="00D3649C"/>
    <w:rsid w:val="00D43FFE"/>
    <w:rsid w:val="00D44EA3"/>
    <w:rsid w:val="00D45055"/>
    <w:rsid w:val="00D50BA1"/>
    <w:rsid w:val="00D53EFE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11D23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77DC"/>
    <w:rsid w:val="00EF0751"/>
    <w:rsid w:val="00EF1924"/>
    <w:rsid w:val="00EF3950"/>
    <w:rsid w:val="00EF4FB9"/>
    <w:rsid w:val="00EF7E29"/>
    <w:rsid w:val="00F072C3"/>
    <w:rsid w:val="00F1766B"/>
    <w:rsid w:val="00F201D0"/>
    <w:rsid w:val="00F24446"/>
    <w:rsid w:val="00F31256"/>
    <w:rsid w:val="00F366EB"/>
    <w:rsid w:val="00F40E54"/>
    <w:rsid w:val="00F43C76"/>
    <w:rsid w:val="00F50292"/>
    <w:rsid w:val="00F51F4D"/>
    <w:rsid w:val="00F543F8"/>
    <w:rsid w:val="00F55381"/>
    <w:rsid w:val="00F55E74"/>
    <w:rsid w:val="00F60E0E"/>
    <w:rsid w:val="00F6117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C5733"/>
    <w:rsid w:val="00FD00A2"/>
    <w:rsid w:val="00FD17D7"/>
    <w:rsid w:val="00FD4BB5"/>
    <w:rsid w:val="00FD5696"/>
    <w:rsid w:val="00FE02E3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A4FF14"/>
  <w15:docId w15:val="{296B469C-FB36-4319-8923-3C88096A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16955\Documents\&#24046;&#12375;&#36796;&#12415;&#21360;&#21047;&#29992;\&#19968;&#33324;&#31478;&#20105;&#20837;&#26413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105EAF-A576-4DBB-9881-E94BF610D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78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</Company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saitamaken</dc:creator>
  <cp:lastModifiedBy>田中 良典</cp:lastModifiedBy>
  <cp:revision>59</cp:revision>
  <cp:lastPrinted>2020-01-22T05:31:00Z</cp:lastPrinted>
  <dcterms:created xsi:type="dcterms:W3CDTF">2020-01-22T03:01:00Z</dcterms:created>
  <dcterms:modified xsi:type="dcterms:W3CDTF">2026-06-05T09:40:00Z</dcterms:modified>
</cp:coreProperties>
</file>